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727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727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727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727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4727B" w:rsidRPr="00FF0FE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B4727B" w:rsidRPr="00FF0FE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B4727B" w:rsidRPr="00FF0FE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B4727B" w:rsidRPr="00FF0FE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B4727B" w:rsidRPr="00FF0FE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B4727B" w:rsidRDefault="00B4727B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B4727B" w:rsidRDefault="00B4727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4727B" w:rsidRPr="00FF0FEB" w:rsidRDefault="00B4727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727B" w:rsidRPr="00FF0FEB" w:rsidRDefault="00B4727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Щербиновский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>ние  безопасности  населения  на  территории  муниципального  образования  Щербиновский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Щербиновский  район  п о с т а н о в л я ю:</w:t>
      </w:r>
    </w:p>
    <w:p w:rsidR="00B4727B" w:rsidRPr="00FF0FEB" w:rsidRDefault="00B4727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>
        <w:rPr>
          <w:rFonts w:ascii="Times New Roman" w:hAnsi="Times New Roman"/>
          <w:sz w:val="28"/>
          <w:szCs w:val="28"/>
        </w:rPr>
        <w:t>ы</w:t>
      </w:r>
      <w:r w:rsidRPr="00FF0FEB">
        <w:rPr>
          <w:rFonts w:ascii="Times New Roman" w:hAnsi="Times New Roman"/>
          <w:sz w:val="28"/>
          <w:szCs w:val="28"/>
        </w:rPr>
        <w:t>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</w:t>
      </w:r>
      <w:r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B4727B" w:rsidRPr="00FF0FEB" w:rsidRDefault="00B4727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B4727B" w:rsidRPr="00FF0FEB" w:rsidRDefault="00B4727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Щербиновский район (</w:t>
      </w:r>
      <w:r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B4727B" w:rsidRPr="00FF0FEB" w:rsidRDefault="00B4727B" w:rsidP="001F3C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B4727B" w:rsidRPr="00FF0FEB" w:rsidRDefault="00B4727B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4727B" w:rsidRPr="00FF0FEB" w:rsidRDefault="00B4727B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727B" w:rsidRPr="00FF0FEB" w:rsidRDefault="00B4727B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B4727B" w:rsidRPr="00FF0FEB" w:rsidRDefault="00B4727B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4727B" w:rsidRPr="00FF0FEB" w:rsidRDefault="00B4727B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Pr="00FF0FE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М.Н. Чернов</w:t>
      </w:r>
    </w:p>
    <w:sectPr w:rsidR="00B4727B" w:rsidRPr="00FF0FEB" w:rsidSect="00C2050D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0171B6"/>
    <w:rsid w:val="00093749"/>
    <w:rsid w:val="0017152F"/>
    <w:rsid w:val="001F3C28"/>
    <w:rsid w:val="00302CFC"/>
    <w:rsid w:val="003F3F57"/>
    <w:rsid w:val="004614F1"/>
    <w:rsid w:val="004F0D18"/>
    <w:rsid w:val="00533369"/>
    <w:rsid w:val="005E1BF1"/>
    <w:rsid w:val="006165DA"/>
    <w:rsid w:val="00623A50"/>
    <w:rsid w:val="006315B2"/>
    <w:rsid w:val="006D07CA"/>
    <w:rsid w:val="00793051"/>
    <w:rsid w:val="007E3562"/>
    <w:rsid w:val="008E0C75"/>
    <w:rsid w:val="009712A8"/>
    <w:rsid w:val="009973C8"/>
    <w:rsid w:val="009B5AFD"/>
    <w:rsid w:val="009F42F0"/>
    <w:rsid w:val="00A45B85"/>
    <w:rsid w:val="00AC5665"/>
    <w:rsid w:val="00B11D5D"/>
    <w:rsid w:val="00B148FF"/>
    <w:rsid w:val="00B4727B"/>
    <w:rsid w:val="00BE35E1"/>
    <w:rsid w:val="00C2050D"/>
    <w:rsid w:val="00D33030"/>
    <w:rsid w:val="00D83984"/>
    <w:rsid w:val="00D9721D"/>
    <w:rsid w:val="00E04501"/>
    <w:rsid w:val="00E96B16"/>
    <w:rsid w:val="00EA298C"/>
    <w:rsid w:val="00F034BD"/>
    <w:rsid w:val="00F16FD3"/>
    <w:rsid w:val="00F6762D"/>
    <w:rsid w:val="00FD1CAA"/>
    <w:rsid w:val="00FF0FEB"/>
    <w:rsid w:val="00FF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298C"/>
    <w:rPr>
      <w:rFonts w:ascii="Tahoma" w:hAnsi="Tahoma" w:cs="Times New Roman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273</Words>
  <Characters>1561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1</cp:lastModifiedBy>
  <cp:revision>15</cp:revision>
  <cp:lastPrinted>2022-05-13T10:28:00Z</cp:lastPrinted>
  <dcterms:created xsi:type="dcterms:W3CDTF">2021-04-14T11:08:00Z</dcterms:created>
  <dcterms:modified xsi:type="dcterms:W3CDTF">2022-10-31T11:23:00Z</dcterms:modified>
</cp:coreProperties>
</file>